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888FD" w14:textId="77777777" w:rsidR="00FE714D" w:rsidRDefault="00FE714D" w:rsidP="00FE714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WESTGATE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08FC345F" w14:textId="77777777" w:rsidR="00FE714D" w:rsidRDefault="00FE714D" w:rsidP="00FE714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Ellingham, Norfolk.</w:t>
      </w:r>
    </w:p>
    <w:p w14:paraId="4E71C78C" w14:textId="77777777" w:rsidR="00FE714D" w:rsidRDefault="00FE714D" w:rsidP="00FE714D">
      <w:pPr>
        <w:pStyle w:val="NoSpacing"/>
        <w:tabs>
          <w:tab w:val="left" w:pos="720"/>
        </w:tabs>
        <w:rPr>
          <w:rStyle w:val="s1"/>
        </w:rPr>
      </w:pPr>
    </w:p>
    <w:p w14:paraId="7E01380C" w14:textId="77777777" w:rsidR="00FE714D" w:rsidRDefault="00FE714D" w:rsidP="00FE714D">
      <w:pPr>
        <w:pStyle w:val="NoSpacing"/>
        <w:tabs>
          <w:tab w:val="left" w:pos="720"/>
        </w:tabs>
        <w:rPr>
          <w:rStyle w:val="s1"/>
        </w:rPr>
      </w:pPr>
    </w:p>
    <w:p w14:paraId="0FD01DAC" w14:textId="77777777" w:rsidR="00FE714D" w:rsidRDefault="00FE714D" w:rsidP="00FE714D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3E0F05F5" w14:textId="77777777" w:rsidR="00FE714D" w:rsidRDefault="00FE714D" w:rsidP="00FE714D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251)</w:t>
      </w:r>
    </w:p>
    <w:p w14:paraId="616463DD" w14:textId="77777777" w:rsidR="00FE714D" w:rsidRDefault="00FE714D" w:rsidP="00FE714D">
      <w:pPr>
        <w:pStyle w:val="NoSpacing"/>
        <w:rPr>
          <w:rStyle w:val="s1"/>
        </w:rPr>
      </w:pPr>
    </w:p>
    <w:p w14:paraId="635809A6" w14:textId="77777777" w:rsidR="00FE714D" w:rsidRDefault="00FE714D" w:rsidP="00FE714D">
      <w:pPr>
        <w:pStyle w:val="NoSpacing"/>
        <w:rPr>
          <w:rStyle w:val="s1"/>
        </w:rPr>
      </w:pPr>
    </w:p>
    <w:p w14:paraId="43770284" w14:textId="77777777" w:rsidR="00FE714D" w:rsidRDefault="00FE714D" w:rsidP="00FE714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 December 2018</w:t>
      </w:r>
    </w:p>
    <w:p w14:paraId="6E55DA8F" w14:textId="77777777" w:rsidR="006B2F86" w:rsidRPr="00E71FC3" w:rsidRDefault="00FE71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0BED4" w14:textId="77777777" w:rsidR="00FE714D" w:rsidRDefault="00FE714D" w:rsidP="00E71FC3">
      <w:pPr>
        <w:spacing w:after="0" w:line="240" w:lineRule="auto"/>
      </w:pPr>
      <w:r>
        <w:separator/>
      </w:r>
    </w:p>
  </w:endnote>
  <w:endnote w:type="continuationSeparator" w:id="0">
    <w:p w14:paraId="783148DF" w14:textId="77777777" w:rsidR="00FE714D" w:rsidRDefault="00FE71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52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E9F8D" w14:textId="77777777" w:rsidR="00FE714D" w:rsidRDefault="00FE714D" w:rsidP="00E71FC3">
      <w:pPr>
        <w:spacing w:after="0" w:line="240" w:lineRule="auto"/>
      </w:pPr>
      <w:r>
        <w:separator/>
      </w:r>
    </w:p>
  </w:footnote>
  <w:footnote w:type="continuationSeparator" w:id="0">
    <w:p w14:paraId="7715A750" w14:textId="77777777" w:rsidR="00FE714D" w:rsidRDefault="00FE71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4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522C7"/>
  <w15:chartTrackingRefBased/>
  <w15:docId w15:val="{C89F4C33-791B-48A6-A769-81FCD7A3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FE714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E714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2018-12-18T21:56:00Z</dcterms:created>
  <dcterms:modified xsi:type="dcterms:W3CDTF">2018-12-18T21:56:00Z</dcterms:modified>
</cp:coreProperties>
</file>